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585F97" w14:textId="77777777" w:rsidR="006A741A" w:rsidRDefault="006A741A" w:rsidP="00BB74D5">
      <w:pPr>
        <w:ind w:right="-24"/>
        <w:jc w:val="center"/>
      </w:pPr>
    </w:p>
    <w:p w14:paraId="0A5817EC" w14:textId="77777777" w:rsidR="00096A15" w:rsidRDefault="00096A15" w:rsidP="00BB74D5">
      <w:pPr>
        <w:ind w:right="-24"/>
        <w:jc w:val="center"/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11D9760C" wp14:editId="5E926C12">
                <wp:extent cx="5756910" cy="542925"/>
                <wp:effectExtent l="0" t="0" r="0" b="9525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6910" cy="542925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8A9890" w14:textId="77777777" w:rsidR="00096A15" w:rsidRPr="00096A15" w:rsidRDefault="00096A15" w:rsidP="00096A15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024198">
                              <w:rPr>
                                <w:b/>
                                <w:sz w:val="28"/>
                              </w:rPr>
                              <w:t xml:space="preserve">AVIS D'APPEL D'OFFRES </w:t>
                            </w:r>
                            <w:r>
                              <w:rPr>
                                <w:b/>
                                <w:sz w:val="28"/>
                              </w:rPr>
                              <w:t>MODIFICATIF N</w:t>
                            </w:r>
                            <w:r w:rsidRPr="00D23F25">
                              <w:rPr>
                                <w:b/>
                                <w:sz w:val="28"/>
                                <w:szCs w:val="28"/>
                              </w:rPr>
                              <w:t>°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1533534628"/>
                                <w:placeholder>
                                  <w:docPart w:val="ED194B0ADFB7471CB2D42502F625B9FB"/>
                                </w:placeholder>
                              </w:sdtPr>
                              <w:sdtEndPr/>
                              <w:sdtContent>
                                <w:r w:rsidR="008A31F0">
                                  <w:rPr>
                                    <w:b/>
                                    <w:sz w:val="28"/>
                                  </w:rPr>
                                  <w:t>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E31BE53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53.3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" fillcolor="#0c2c84" stroked="f" strokeweight=".5pt">
                <v:textbox>
                  <w:txbxContent>
                    <w:p w:rsidR="00096A15" w:rsidRPr="00096A15" w:rsidRDefault="00096A15" w:rsidP="00096A15">
                      <w:pPr>
                        <w:ind w:right="-24"/>
                        <w:jc w:val="center"/>
                        <w:rPr>
                          <w:b/>
                          <w:sz w:val="28"/>
                        </w:rPr>
                      </w:pPr>
                      <w:r w:rsidRPr="00024198">
                        <w:rPr>
                          <w:b/>
                          <w:sz w:val="28"/>
                        </w:rPr>
                        <w:t xml:space="preserve">AVIS D'APPEL D'OFFRES </w:t>
                      </w:r>
                      <w:r>
                        <w:rPr>
                          <w:b/>
                          <w:sz w:val="28"/>
                        </w:rPr>
                        <w:t>MODIFICATIF N</w:t>
                      </w:r>
                      <w:r w:rsidRPr="00D23F25">
                        <w:rPr>
                          <w:b/>
                          <w:sz w:val="28"/>
                          <w:szCs w:val="28"/>
                        </w:rPr>
                        <w:t>°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1533534628"/>
                          <w:placeholder>
                            <w:docPart w:val="ED194B0ADFB7471CB2D42502F625B9FB"/>
                          </w:placeholder>
                        </w:sdtPr>
                        <w:sdtEndPr/>
                        <w:sdtContent>
                          <w:r w:rsidR="008A31F0">
                            <w:rPr>
                              <w:b/>
                              <w:sz w:val="28"/>
                            </w:rPr>
                            <w:t>2</w:t>
                          </w:r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</w:p>
    <w:p w14:paraId="709A7A12" w14:textId="77777777" w:rsidR="00A04DB9" w:rsidRDefault="00A04DB9" w:rsidP="00BB74D5">
      <w:pPr>
        <w:ind w:right="-24"/>
        <w:jc w:val="center"/>
        <w:rPr>
          <w:b/>
          <w:sz w:val="28"/>
        </w:rPr>
      </w:pPr>
    </w:p>
    <w:p w14:paraId="7149ED5C" w14:textId="42791449" w:rsidR="00CD5E84" w:rsidRDefault="00CD5E84" w:rsidP="00BB74D5">
      <w:pPr>
        <w:ind w:right="-24"/>
        <w:rPr>
          <w:szCs w:val="22"/>
        </w:rPr>
      </w:pPr>
      <w:r w:rsidRPr="00F0607A">
        <w:rPr>
          <w:szCs w:val="22"/>
        </w:rPr>
        <w:t>Suite à l'avis d'appel d'offres</w:t>
      </w:r>
      <w:r>
        <w:rPr>
          <w:szCs w:val="22"/>
        </w:rPr>
        <w:t xml:space="preserve"> </w:t>
      </w:r>
      <w:r w:rsidR="008A1E4C">
        <w:rPr>
          <w:szCs w:val="22"/>
        </w:rPr>
        <w:t>n°</w:t>
      </w:r>
      <w:r w:rsidR="003C4B30" w:rsidRPr="003C4B30">
        <w:rPr>
          <w:szCs w:val="22"/>
        </w:rPr>
        <w:t xml:space="preserve"> D</w:t>
      </w:r>
      <w:r w:rsidR="00C66AF8">
        <w:rPr>
          <w:szCs w:val="22"/>
        </w:rPr>
        <w:t>AEM</w:t>
      </w:r>
      <w:r w:rsidR="003C4B30" w:rsidRPr="003C4B30">
        <w:rPr>
          <w:szCs w:val="22"/>
        </w:rPr>
        <w:t>-AO-</w:t>
      </w:r>
      <w:sdt>
        <w:sdtPr>
          <w:rPr>
            <w:szCs w:val="22"/>
          </w:rPr>
          <w:id w:val="-700859109"/>
          <w:placeholder>
            <w:docPart w:val="BA582B55A6934A3EBE4A5A6E028F4B86"/>
          </w:placeholder>
        </w:sdtPr>
        <w:sdtEndPr/>
        <w:sdtContent>
          <w:r w:rsidR="00BF0008">
            <w:rPr>
              <w:szCs w:val="22"/>
            </w:rPr>
            <w:t>11-25</w:t>
          </w:r>
        </w:sdtContent>
      </w:sdt>
      <w:r w:rsidR="00B54A6B">
        <w:rPr>
          <w:szCs w:val="22"/>
        </w:rPr>
        <w:t xml:space="preserve"> </w:t>
      </w:r>
      <w:r w:rsidR="00381DB4" w:rsidRPr="00F54F4B">
        <w:rPr>
          <w:szCs w:val="22"/>
        </w:rPr>
        <w:t>pour </w:t>
      </w:r>
      <w:sdt>
        <w:sdtPr>
          <w:rPr>
            <w:szCs w:val="22"/>
          </w:rPr>
          <w:id w:val="-1444532965"/>
          <w:placeholder>
            <w:docPart w:val="4399648919A74F66B94C63BBFE6B9CFC"/>
          </w:placeholder>
        </w:sdtPr>
        <w:sdtEndPr/>
        <w:sdtContent>
          <w:r w:rsidR="008737C6" w:rsidRPr="008737C6">
            <w:rPr>
              <w:szCs w:val="22"/>
            </w:rPr>
            <w:t>un marché de service portant sur l’exploitation de la desserte maritime de passagers entre Nouméa et l’Ile des Pins</w:t>
          </w:r>
        </w:sdtContent>
      </w:sdt>
      <w:r>
        <w:rPr>
          <w:szCs w:val="22"/>
        </w:rPr>
        <w:t>, les entreprises sont informées que :</w:t>
      </w:r>
    </w:p>
    <w:p w14:paraId="3C23E71F" w14:textId="77777777" w:rsidR="00282AB3" w:rsidRDefault="00282AB3" w:rsidP="00BB74D5">
      <w:pPr>
        <w:ind w:right="-24"/>
        <w:rPr>
          <w:rFonts w:ascii="Cambria Math" w:hAnsi="Cambria Math" w:cs="Cambria Math"/>
          <w:szCs w:val="22"/>
        </w:rPr>
      </w:pPr>
    </w:p>
    <w:p w14:paraId="48665E1D" w14:textId="2E3541E6" w:rsidR="00CD5E84" w:rsidRPr="00CA1F66" w:rsidRDefault="00CD5E84" w:rsidP="00BB74D5">
      <w:pPr>
        <w:ind w:right="-24"/>
        <w:rPr>
          <w:szCs w:val="22"/>
        </w:rPr>
      </w:pPr>
      <w:r w:rsidRPr="00CA1F66">
        <w:rPr>
          <w:szCs w:val="22"/>
        </w:rPr>
        <w:t>La date limite de remise des offres, prévue initialement le</w:t>
      </w:r>
      <w:r w:rsidR="00DC04A9">
        <w:rPr>
          <w:szCs w:val="22"/>
        </w:rPr>
        <w:t xml:space="preserve"> </w:t>
      </w:r>
      <w:sdt>
        <w:sdtPr>
          <w:rPr>
            <w:szCs w:val="22"/>
          </w:rPr>
          <w:id w:val="-1766222086"/>
          <w:placeholder>
            <w:docPart w:val="4E5B10C32EAA403DB8B7E9065F5E7535"/>
          </w:placeholder>
          <w:date w:fullDate="2026-03-09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8737C6">
            <w:rPr>
              <w:szCs w:val="22"/>
              <w:lang w:val="fr-NC"/>
            </w:rPr>
            <w:t>lundi 9 mars 2026</w:t>
          </w:r>
        </w:sdtContent>
      </w:sdt>
      <w:r w:rsidR="00DC04A9" w:rsidRPr="008A1B46">
        <w:rPr>
          <w:szCs w:val="22"/>
        </w:rPr>
        <w:t xml:space="preserve"> à </w:t>
      </w:r>
      <w:sdt>
        <w:sdtPr>
          <w:rPr>
            <w:szCs w:val="22"/>
          </w:rPr>
          <w:id w:val="1645696925"/>
          <w:placeholder>
            <w:docPart w:val="632084176D9F4BBEA0EBAA21E1B53B76"/>
          </w:placeholder>
        </w:sdtPr>
        <w:sdtEndPr/>
        <w:sdtContent>
          <w:r w:rsidR="008737C6">
            <w:rPr>
              <w:szCs w:val="22"/>
            </w:rPr>
            <w:t>15h30</w:t>
          </w:r>
        </w:sdtContent>
      </w:sdt>
      <w:r w:rsidRPr="00CA1F66">
        <w:rPr>
          <w:szCs w:val="22"/>
        </w:rPr>
        <w:t>, est repoussée au</w:t>
      </w:r>
      <w:r w:rsidR="00DC04A9" w:rsidRPr="00D0530C">
        <w:rPr>
          <w:b/>
          <w:szCs w:val="22"/>
        </w:rPr>
        <w:t xml:space="preserve"> </w:t>
      </w:r>
      <w:sdt>
        <w:sdtPr>
          <w:rPr>
            <w:b/>
            <w:szCs w:val="22"/>
          </w:rPr>
          <w:id w:val="882527135"/>
          <w:placeholder>
            <w:docPart w:val="EC5B17CF76CA493CA04299F09BB5B985"/>
          </w:placeholder>
          <w:date w:fullDate="2026-03-30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8A31F0" w:rsidRPr="00D0530C">
            <w:rPr>
              <w:b/>
              <w:szCs w:val="22"/>
              <w:lang w:val="fr-NC"/>
            </w:rPr>
            <w:t>lundi 30 mars 2026</w:t>
          </w:r>
        </w:sdtContent>
      </w:sdt>
      <w:r w:rsidR="00DC04A9" w:rsidRPr="00D0530C">
        <w:rPr>
          <w:b/>
          <w:szCs w:val="22"/>
        </w:rPr>
        <w:t xml:space="preserve"> à </w:t>
      </w:r>
      <w:sdt>
        <w:sdtPr>
          <w:rPr>
            <w:b/>
            <w:szCs w:val="22"/>
          </w:rPr>
          <w:id w:val="2054341446"/>
          <w:placeholder>
            <w:docPart w:val="9A466C273EE7432985BB3A50C22CB283"/>
          </w:placeholder>
        </w:sdtPr>
        <w:sdtEndPr/>
        <w:sdtContent>
          <w:r w:rsidR="008737C6" w:rsidRPr="00D0530C">
            <w:rPr>
              <w:b/>
              <w:szCs w:val="22"/>
            </w:rPr>
            <w:t>15h30</w:t>
          </w:r>
        </w:sdtContent>
      </w:sdt>
      <w:r w:rsidR="00676B91" w:rsidRPr="00CA1F66">
        <w:rPr>
          <w:szCs w:val="22"/>
        </w:rPr>
        <w:t>.</w:t>
      </w:r>
    </w:p>
    <w:p w14:paraId="1A354DD0" w14:textId="77777777" w:rsidR="002A2206" w:rsidRPr="00CA1F66" w:rsidRDefault="002A2206" w:rsidP="00BB74D5">
      <w:pPr>
        <w:ind w:right="-24"/>
        <w:rPr>
          <w:szCs w:val="22"/>
        </w:rPr>
      </w:pPr>
    </w:p>
    <w:p w14:paraId="0C5AC8E3" w14:textId="77777777" w:rsidR="003337C5" w:rsidRPr="00CA1F66" w:rsidRDefault="003337C5" w:rsidP="005919D4">
      <w:pPr>
        <w:rPr>
          <w:szCs w:val="22"/>
        </w:rPr>
      </w:pPr>
      <w:r w:rsidRPr="00A94477">
        <w:rPr>
          <w:szCs w:val="22"/>
        </w:rPr>
        <w:t xml:space="preserve">Date de publication officielle </w:t>
      </w:r>
      <w:r w:rsidR="00EA244B">
        <w:rPr>
          <w:szCs w:val="22"/>
        </w:rPr>
        <w:t xml:space="preserve">de l’avis initial </w:t>
      </w:r>
      <w:r w:rsidRPr="00A94477">
        <w:rPr>
          <w:szCs w:val="22"/>
        </w:rPr>
        <w:t xml:space="preserve">le </w:t>
      </w:r>
      <w:sdt>
        <w:sdtPr>
          <w:rPr>
            <w:szCs w:val="22"/>
          </w:rPr>
          <w:id w:val="-105577265"/>
          <w:placeholder>
            <w:docPart w:val="FC3CAC06698C457CA3C3BE8C7BF5B887"/>
          </w:placeholder>
          <w:date w:fullDate="2025-12-29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8737C6">
            <w:rPr>
              <w:szCs w:val="22"/>
              <w:lang w:val="fr-NC"/>
            </w:rPr>
            <w:t>lundi 29 décembre 2025</w:t>
          </w:r>
        </w:sdtContent>
      </w:sdt>
      <w:r w:rsidR="00BF0008">
        <w:rPr>
          <w:szCs w:val="22"/>
        </w:rPr>
        <w:t xml:space="preserve">, de l’avis modificatif n°1 </w:t>
      </w:r>
      <w:r w:rsidR="00BF0008" w:rsidRPr="00BF0008">
        <w:rPr>
          <w:szCs w:val="22"/>
        </w:rPr>
        <w:t>le lundi 2 février 2026</w:t>
      </w:r>
      <w:r w:rsidRPr="00FB3DE0">
        <w:rPr>
          <w:szCs w:val="22"/>
        </w:rPr>
        <w:t xml:space="preserve"> </w:t>
      </w:r>
      <w:r w:rsidR="00FB3DE0" w:rsidRPr="00FB3DE0">
        <w:rPr>
          <w:szCs w:val="22"/>
        </w:rPr>
        <w:t xml:space="preserve">et de </w:t>
      </w:r>
      <w:bookmarkStart w:id="0" w:name="_GoBack"/>
      <w:bookmarkEnd w:id="0"/>
      <w:r w:rsidR="00FB3DE0">
        <w:rPr>
          <w:szCs w:val="22"/>
        </w:rPr>
        <w:t xml:space="preserve">l’avis modificatif </w:t>
      </w:r>
      <w:r w:rsidR="00BF0008">
        <w:rPr>
          <w:szCs w:val="22"/>
        </w:rPr>
        <w:t xml:space="preserve">n°2 </w:t>
      </w:r>
      <w:r w:rsidR="00FB3DE0" w:rsidRPr="00A94477">
        <w:rPr>
          <w:szCs w:val="22"/>
        </w:rPr>
        <w:t xml:space="preserve">le </w:t>
      </w:r>
      <w:sdt>
        <w:sdtPr>
          <w:rPr>
            <w:szCs w:val="22"/>
          </w:rPr>
          <w:id w:val="67622779"/>
          <w:placeholder>
            <w:docPart w:val="146FEEEDD7B044F7BB714ADD153DF82D"/>
          </w:placeholder>
          <w:date w:fullDate="2026-02-12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BF0008">
            <w:rPr>
              <w:szCs w:val="22"/>
              <w:lang w:val="fr-NC"/>
            </w:rPr>
            <w:t>jeudi 12 février 2026</w:t>
          </w:r>
        </w:sdtContent>
      </w:sdt>
      <w:r w:rsidR="00FB3DE0" w:rsidRPr="00A94477">
        <w:rPr>
          <w:szCs w:val="22"/>
        </w:rPr>
        <w:t xml:space="preserve"> </w:t>
      </w:r>
      <w:r w:rsidRPr="00A94477">
        <w:rPr>
          <w:szCs w:val="22"/>
        </w:rPr>
        <w:t>sur la Plateforme des marchés NC</w:t>
      </w:r>
      <w:r>
        <w:rPr>
          <w:szCs w:val="22"/>
        </w:rPr>
        <w:t>.</w:t>
      </w:r>
    </w:p>
    <w:sectPr w:rsidR="003337C5" w:rsidRPr="00CA1F66" w:rsidSect="00EE2A1B">
      <w:headerReference w:type="default" r:id="rId8"/>
      <w:footerReference w:type="default" r:id="rId9"/>
      <w:footerReference w:type="first" r:id="rId10"/>
      <w:pgSz w:w="11906" w:h="16838" w:code="9"/>
      <w:pgMar w:top="720" w:right="1134" w:bottom="720" w:left="1134" w:header="284" w:footer="9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9CE5C0" w14:textId="77777777" w:rsidR="00BF7113" w:rsidRDefault="00BF7113" w:rsidP="00126594">
      <w:r>
        <w:separator/>
      </w:r>
    </w:p>
  </w:endnote>
  <w:endnote w:type="continuationSeparator" w:id="0">
    <w:p w14:paraId="3B76CC8F" w14:textId="77777777" w:rsidR="00BF7113" w:rsidRDefault="00BF7113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C2F18" w14:textId="77777777" w:rsidR="007E517C" w:rsidRDefault="007E517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DD262" w14:textId="77777777" w:rsidR="00EA244B" w:rsidRDefault="00EA244B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B3DC84" w14:textId="77777777" w:rsidR="00BF7113" w:rsidRDefault="00BF7113" w:rsidP="00126594">
      <w:r>
        <w:separator/>
      </w:r>
    </w:p>
  </w:footnote>
  <w:footnote w:type="continuationSeparator" w:id="0">
    <w:p w14:paraId="75F0AF7D" w14:textId="77777777" w:rsidR="00BF7113" w:rsidRDefault="00BF7113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955467" w14:textId="77777777" w:rsidR="00096A15" w:rsidRDefault="00096A15">
    <w:pPr>
      <w:pStyle w:val="En-tte"/>
    </w:pPr>
    <w:r>
      <w:rPr>
        <w:noProof/>
      </w:rPr>
      <w:drawing>
        <wp:inline distT="0" distB="0" distL="0" distR="0" wp14:anchorId="3C5BC37E" wp14:editId="276785F4">
          <wp:extent cx="6120130" cy="1233805"/>
          <wp:effectExtent l="0" t="0" r="0" b="444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Sud têtière AAO pour gabarit_Plan de travail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233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9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0"/>
  </w:num>
  <w:num w:numId="7">
    <w:abstractNumId w:val="2"/>
  </w:num>
  <w:num w:numId="8">
    <w:abstractNumId w:val="5"/>
  </w:num>
  <w:num w:numId="9">
    <w:abstractNumId w:val="8"/>
  </w:num>
  <w:num w:numId="10">
    <w:abstractNumId w:val="11"/>
  </w:num>
  <w:num w:numId="11">
    <w:abstractNumId w:val="3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113"/>
    <w:rsid w:val="00024198"/>
    <w:rsid w:val="0002611F"/>
    <w:rsid w:val="00096A15"/>
    <w:rsid w:val="000F0176"/>
    <w:rsid w:val="00105462"/>
    <w:rsid w:val="00126594"/>
    <w:rsid w:val="0013098D"/>
    <w:rsid w:val="00145333"/>
    <w:rsid w:val="00157016"/>
    <w:rsid w:val="00157796"/>
    <w:rsid w:val="00180AE9"/>
    <w:rsid w:val="0018503D"/>
    <w:rsid w:val="001B2107"/>
    <w:rsid w:val="001C4C59"/>
    <w:rsid w:val="001D54C9"/>
    <w:rsid w:val="001E022F"/>
    <w:rsid w:val="001E65B4"/>
    <w:rsid w:val="002012F0"/>
    <w:rsid w:val="00244E55"/>
    <w:rsid w:val="00261812"/>
    <w:rsid w:val="002754A9"/>
    <w:rsid w:val="00282AB3"/>
    <w:rsid w:val="002A2206"/>
    <w:rsid w:val="002D7489"/>
    <w:rsid w:val="002F5512"/>
    <w:rsid w:val="003253AB"/>
    <w:rsid w:val="003337C5"/>
    <w:rsid w:val="00381DB4"/>
    <w:rsid w:val="00391EB8"/>
    <w:rsid w:val="00393225"/>
    <w:rsid w:val="003B2A98"/>
    <w:rsid w:val="003B643A"/>
    <w:rsid w:val="003C44A3"/>
    <w:rsid w:val="003C4B30"/>
    <w:rsid w:val="00420A03"/>
    <w:rsid w:val="004769A8"/>
    <w:rsid w:val="0051572F"/>
    <w:rsid w:val="005919D4"/>
    <w:rsid w:val="005C7769"/>
    <w:rsid w:val="00611B44"/>
    <w:rsid w:val="00625E29"/>
    <w:rsid w:val="00651B50"/>
    <w:rsid w:val="006664B0"/>
    <w:rsid w:val="006741F7"/>
    <w:rsid w:val="00674290"/>
    <w:rsid w:val="006755FB"/>
    <w:rsid w:val="00676B91"/>
    <w:rsid w:val="006A741A"/>
    <w:rsid w:val="006D11B1"/>
    <w:rsid w:val="006D3F0C"/>
    <w:rsid w:val="006D4470"/>
    <w:rsid w:val="006F2726"/>
    <w:rsid w:val="00717517"/>
    <w:rsid w:val="00724529"/>
    <w:rsid w:val="0074484D"/>
    <w:rsid w:val="00765A6A"/>
    <w:rsid w:val="007B5C81"/>
    <w:rsid w:val="007E517C"/>
    <w:rsid w:val="007F760E"/>
    <w:rsid w:val="00835B02"/>
    <w:rsid w:val="00856277"/>
    <w:rsid w:val="008737C6"/>
    <w:rsid w:val="008A0379"/>
    <w:rsid w:val="008A1E4C"/>
    <w:rsid w:val="008A31F0"/>
    <w:rsid w:val="008E6506"/>
    <w:rsid w:val="0090535B"/>
    <w:rsid w:val="00935CBD"/>
    <w:rsid w:val="009A1EAE"/>
    <w:rsid w:val="009C3238"/>
    <w:rsid w:val="009E04D3"/>
    <w:rsid w:val="009E260E"/>
    <w:rsid w:val="00A01956"/>
    <w:rsid w:val="00A04DB9"/>
    <w:rsid w:val="00A06899"/>
    <w:rsid w:val="00A57576"/>
    <w:rsid w:val="00A96823"/>
    <w:rsid w:val="00A97C98"/>
    <w:rsid w:val="00AA7F0B"/>
    <w:rsid w:val="00AD44A3"/>
    <w:rsid w:val="00B54A6B"/>
    <w:rsid w:val="00B82B14"/>
    <w:rsid w:val="00B8727A"/>
    <w:rsid w:val="00BB74D5"/>
    <w:rsid w:val="00BE1B87"/>
    <w:rsid w:val="00BF0008"/>
    <w:rsid w:val="00BF7113"/>
    <w:rsid w:val="00BF7128"/>
    <w:rsid w:val="00C60AC1"/>
    <w:rsid w:val="00C66AF8"/>
    <w:rsid w:val="00C82FAC"/>
    <w:rsid w:val="00CA1F66"/>
    <w:rsid w:val="00CD5E84"/>
    <w:rsid w:val="00D0530C"/>
    <w:rsid w:val="00D23F25"/>
    <w:rsid w:val="00D3590E"/>
    <w:rsid w:val="00D528D7"/>
    <w:rsid w:val="00D610CD"/>
    <w:rsid w:val="00D66675"/>
    <w:rsid w:val="00D67E35"/>
    <w:rsid w:val="00D71A28"/>
    <w:rsid w:val="00DA1FE7"/>
    <w:rsid w:val="00DC04A9"/>
    <w:rsid w:val="00DD28B5"/>
    <w:rsid w:val="00E2709B"/>
    <w:rsid w:val="00E766AB"/>
    <w:rsid w:val="00E950C5"/>
    <w:rsid w:val="00EA244B"/>
    <w:rsid w:val="00EE2A1B"/>
    <w:rsid w:val="00EF19EE"/>
    <w:rsid w:val="00F401F6"/>
    <w:rsid w:val="00F53999"/>
    <w:rsid w:val="00F53EC5"/>
    <w:rsid w:val="00F54F4B"/>
    <w:rsid w:val="00F63F25"/>
    <w:rsid w:val="00F95290"/>
    <w:rsid w:val="00FB01B0"/>
    <w:rsid w:val="00FB3DE0"/>
    <w:rsid w:val="00FD0BC5"/>
    <w:rsid w:val="00FD1B53"/>
    <w:rsid w:val="00FD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01DD12B"/>
  <w15:docId w15:val="{64DC51E9-D076-4A20-B2E6-0D76A2F28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A2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CD5E8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D5E84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is.pham\Downloads\DAEM%20AAO%20modificati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A582B55A6934A3EBE4A5A6E028F4B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F955801-F214-401C-A737-E81E2DE96C1E}"/>
      </w:docPartPr>
      <w:docPartBody>
        <w:p w:rsidR="002B4434" w:rsidRDefault="002B4434">
          <w:pPr>
            <w:pStyle w:val="BA582B55A6934A3EBE4A5A6E028F4B86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Numéro d’AO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4399648919A74F66B94C63BBFE6B9CF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50C48D1-3AFE-4233-85E4-EE876F8DFF22}"/>
      </w:docPartPr>
      <w:docPartBody>
        <w:p w:rsidR="002B4434" w:rsidRDefault="002B4434">
          <w:pPr>
            <w:pStyle w:val="4399648919A74F66B94C63BBFE6B9CFC"/>
          </w:pPr>
          <w:r w:rsidRPr="00B54A6B">
            <w:rPr>
              <w:color w:val="0070C0"/>
            </w:rPr>
            <w:t>[Objet de l’appel d’offres]</w:t>
          </w:r>
        </w:p>
      </w:docPartBody>
    </w:docPart>
    <w:docPart>
      <w:docPartPr>
        <w:name w:val="4E5B10C32EAA403DB8B7E9065F5E753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CC2ACBF-E303-4447-88AD-F996ABB7A2F6}"/>
      </w:docPartPr>
      <w:docPartBody>
        <w:p w:rsidR="002B4434" w:rsidRDefault="002B4434">
          <w:pPr>
            <w:pStyle w:val="4E5B10C32EAA403DB8B7E9065F5E7535"/>
          </w:pPr>
          <w:r w:rsidRPr="008A1B46">
            <w:rPr>
              <w:color w:val="0070C0"/>
            </w:rPr>
            <w:t>[</w:t>
          </w:r>
          <w:r w:rsidRPr="008A1B46">
            <w:rPr>
              <w:rStyle w:val="Textedelespacerserv"/>
              <w:rFonts w:eastAsiaTheme="minorHAnsi"/>
              <w:color w:val="0070C0"/>
            </w:rPr>
            <w:t>Date de visite]</w:t>
          </w:r>
        </w:p>
      </w:docPartBody>
    </w:docPart>
    <w:docPart>
      <w:docPartPr>
        <w:name w:val="632084176D9F4BBEA0EBAA21E1B53B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E36D8E-119E-4D6E-AA7B-E75967A98B31}"/>
      </w:docPartPr>
      <w:docPartBody>
        <w:p w:rsidR="002B4434" w:rsidRDefault="002B4434">
          <w:pPr>
            <w:pStyle w:val="632084176D9F4BBEA0EBAA21E1B53B76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Heure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EC5B17CF76CA493CA04299F09BB5B98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A68B67-3BB4-4D4E-B787-F35901363072}"/>
      </w:docPartPr>
      <w:docPartBody>
        <w:p w:rsidR="002B4434" w:rsidRDefault="002B4434">
          <w:pPr>
            <w:pStyle w:val="EC5B17CF76CA493CA04299F09BB5B985"/>
          </w:pPr>
          <w:r w:rsidRPr="008A1B46">
            <w:rPr>
              <w:color w:val="0070C0"/>
            </w:rPr>
            <w:t>[</w:t>
          </w:r>
          <w:r w:rsidRPr="008A1B46">
            <w:rPr>
              <w:rStyle w:val="Textedelespacerserv"/>
              <w:rFonts w:eastAsiaTheme="minorHAnsi"/>
              <w:color w:val="0070C0"/>
            </w:rPr>
            <w:t>Date de visite]</w:t>
          </w:r>
        </w:p>
      </w:docPartBody>
    </w:docPart>
    <w:docPart>
      <w:docPartPr>
        <w:name w:val="9A466C273EE7432985BB3A50C22CB28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6106D0E-A5CE-4F81-BEF6-F1DA58B73FE9}"/>
      </w:docPartPr>
      <w:docPartBody>
        <w:p w:rsidR="002B4434" w:rsidRDefault="002B4434">
          <w:pPr>
            <w:pStyle w:val="9A466C273EE7432985BB3A50C22CB283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Heure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FC3CAC06698C457CA3C3BE8C7BF5B88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F87CA8-1C19-4FD7-8279-05C40D91CA9F}"/>
      </w:docPartPr>
      <w:docPartBody>
        <w:p w:rsidR="002B4434" w:rsidRDefault="002B4434">
          <w:pPr>
            <w:pStyle w:val="FC3CAC06698C457CA3C3BE8C7BF5B887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146FEEEDD7B044F7BB714ADD153DF82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8E9BFD6-E706-4BE7-954E-02F8B272DBB4}"/>
      </w:docPartPr>
      <w:docPartBody>
        <w:p w:rsidR="002B4434" w:rsidRDefault="002B4434">
          <w:pPr>
            <w:pStyle w:val="146FEEEDD7B044F7BB714ADD153DF82D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ED194B0ADFB7471CB2D42502F625B9F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334B44D-65CF-43DF-9B0C-2D7EC7CE973B}"/>
      </w:docPartPr>
      <w:docPartBody>
        <w:p w:rsidR="002B4434" w:rsidRDefault="002B4434">
          <w:pPr>
            <w:pStyle w:val="ED194B0ADFB7471CB2D42502F625B9FB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Insérer 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434"/>
    <w:rsid w:val="002B4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BA582B55A6934A3EBE4A5A6E028F4B86">
    <w:name w:val="BA582B55A6934A3EBE4A5A6E028F4B86"/>
  </w:style>
  <w:style w:type="paragraph" w:customStyle="1" w:styleId="4399648919A74F66B94C63BBFE6B9CFC">
    <w:name w:val="4399648919A74F66B94C63BBFE6B9CFC"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4E5B10C32EAA403DB8B7E9065F5E7535">
    <w:name w:val="4E5B10C32EAA403DB8B7E9065F5E7535"/>
  </w:style>
  <w:style w:type="paragraph" w:customStyle="1" w:styleId="632084176D9F4BBEA0EBAA21E1B53B76">
    <w:name w:val="632084176D9F4BBEA0EBAA21E1B53B76"/>
  </w:style>
  <w:style w:type="paragraph" w:customStyle="1" w:styleId="EC5B17CF76CA493CA04299F09BB5B985">
    <w:name w:val="EC5B17CF76CA493CA04299F09BB5B985"/>
  </w:style>
  <w:style w:type="paragraph" w:customStyle="1" w:styleId="9A466C273EE7432985BB3A50C22CB283">
    <w:name w:val="9A466C273EE7432985BB3A50C22CB283"/>
  </w:style>
  <w:style w:type="paragraph" w:customStyle="1" w:styleId="3F5B93A6CE7649059C92AFDF8B350BA2">
    <w:name w:val="3F5B93A6CE7649059C92AFDF8B350BA2"/>
  </w:style>
  <w:style w:type="paragraph" w:customStyle="1" w:styleId="114D0AE638EF431984B68F87B5C9DFD5">
    <w:name w:val="114D0AE638EF431984B68F87B5C9DFD5"/>
  </w:style>
  <w:style w:type="paragraph" w:customStyle="1" w:styleId="D7CB5F3ECBD14945891ECAFA00B3BCB7">
    <w:name w:val="D7CB5F3ECBD14945891ECAFA00B3BCB7"/>
  </w:style>
  <w:style w:type="paragraph" w:customStyle="1" w:styleId="76572F1100BC495B83445A674C3E6928">
    <w:name w:val="76572F1100BC495B83445A674C3E6928"/>
  </w:style>
  <w:style w:type="paragraph" w:customStyle="1" w:styleId="FC3CAC06698C457CA3C3BE8C7BF5B887">
    <w:name w:val="FC3CAC06698C457CA3C3BE8C7BF5B887"/>
  </w:style>
  <w:style w:type="paragraph" w:customStyle="1" w:styleId="146FEEEDD7B044F7BB714ADD153DF82D">
    <w:name w:val="146FEEEDD7B044F7BB714ADD153DF82D"/>
  </w:style>
  <w:style w:type="paragraph" w:customStyle="1" w:styleId="ED194B0ADFB7471CB2D42502F625B9FB">
    <w:name w:val="ED194B0ADFB7471CB2D42502F625B9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BE717-EC95-4069-B95E-E7A9C6CB9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DAEM AAO modificatif</Template>
  <TotalTime>18</TotalTime>
  <Pages>1</Pages>
  <Words>88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denis.pham</dc:creator>
  <cp:lastModifiedBy>Stéphanie Quach</cp:lastModifiedBy>
  <cp:revision>8</cp:revision>
  <cp:lastPrinted>2018-10-28T21:35:00Z</cp:lastPrinted>
  <dcterms:created xsi:type="dcterms:W3CDTF">2026-01-29T05:06:00Z</dcterms:created>
  <dcterms:modified xsi:type="dcterms:W3CDTF">2026-02-12T05:37:00Z</dcterms:modified>
</cp:coreProperties>
</file>